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470DD" w14:textId="1F5405F7" w:rsidR="006B2F86" w:rsidRDefault="007B6E23" w:rsidP="00E71FC3">
      <w:pPr>
        <w:pStyle w:val="NoSpacing"/>
      </w:pPr>
      <w:r>
        <w:rPr>
          <w:u w:val="single"/>
        </w:rPr>
        <w:t>Edward WESTBY</w:t>
      </w:r>
      <w:r>
        <w:t xml:space="preserve">    (fl.1471)</w:t>
      </w:r>
    </w:p>
    <w:p w14:paraId="7575A56D" w14:textId="4C11E2BD" w:rsidR="007B6E23" w:rsidRDefault="007B6E23" w:rsidP="00E71FC3">
      <w:pPr>
        <w:pStyle w:val="NoSpacing"/>
      </w:pPr>
      <w:r>
        <w:t xml:space="preserve">of </w:t>
      </w:r>
      <w:proofErr w:type="spellStart"/>
      <w:r>
        <w:t>St.Albans</w:t>
      </w:r>
      <w:proofErr w:type="spellEnd"/>
      <w:r>
        <w:t>, Hertfordshire.</w:t>
      </w:r>
    </w:p>
    <w:p w14:paraId="653456E8" w14:textId="23F6F1DA" w:rsidR="007B6E23" w:rsidRDefault="007B6E23" w:rsidP="00E71FC3">
      <w:pPr>
        <w:pStyle w:val="NoSpacing"/>
      </w:pPr>
    </w:p>
    <w:p w14:paraId="53A8FD6E" w14:textId="150F3882" w:rsidR="007B6E23" w:rsidRDefault="007B6E23" w:rsidP="00E71FC3">
      <w:pPr>
        <w:pStyle w:val="NoSpacing"/>
      </w:pPr>
    </w:p>
    <w:p w14:paraId="03F79B03" w14:textId="17398B43" w:rsidR="007B6E23" w:rsidRDefault="007B6E23" w:rsidP="00E71FC3">
      <w:pPr>
        <w:pStyle w:val="NoSpacing"/>
      </w:pPr>
      <w:r>
        <w:t>22 Sep.1471</w:t>
      </w:r>
      <w:r>
        <w:tab/>
        <w:t>He made his Will.</w:t>
      </w:r>
    </w:p>
    <w:p w14:paraId="15A039EF" w14:textId="5D7F0ACF" w:rsidR="007B6E23" w:rsidRDefault="007B6E23" w:rsidP="00E71FC3">
      <w:pPr>
        <w:pStyle w:val="NoSpacing"/>
      </w:pPr>
      <w:r>
        <w:tab/>
      </w:r>
      <w:r>
        <w:tab/>
      </w:r>
      <w:r>
        <w:t>(Ricardian XXIX p.25 and n.36)</w:t>
      </w:r>
    </w:p>
    <w:p w14:paraId="6DCE93B1" w14:textId="2904EE1B" w:rsidR="007B6E23" w:rsidRDefault="007B6E23" w:rsidP="00E71FC3">
      <w:pPr>
        <w:pStyle w:val="NoSpacing"/>
      </w:pPr>
    </w:p>
    <w:p w14:paraId="3D2F3E93" w14:textId="58807327" w:rsidR="007B6E23" w:rsidRDefault="007B6E23" w:rsidP="00E71FC3">
      <w:pPr>
        <w:pStyle w:val="NoSpacing"/>
      </w:pPr>
    </w:p>
    <w:p w14:paraId="52CE92A2" w14:textId="335BECE6" w:rsidR="007B6E23" w:rsidRPr="007B6E23" w:rsidRDefault="007B6E23" w:rsidP="00E71FC3">
      <w:pPr>
        <w:pStyle w:val="NoSpacing"/>
      </w:pPr>
      <w:r>
        <w:t>10 August 2019</w:t>
      </w:r>
      <w:bookmarkStart w:id="0" w:name="_GoBack"/>
      <w:bookmarkEnd w:id="0"/>
    </w:p>
    <w:sectPr w:rsidR="007B6E23" w:rsidRPr="007B6E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5D5C9" w14:textId="77777777" w:rsidR="007B6E23" w:rsidRDefault="007B6E23" w:rsidP="00E71FC3">
      <w:pPr>
        <w:spacing w:after="0" w:line="240" w:lineRule="auto"/>
      </w:pPr>
      <w:r>
        <w:separator/>
      </w:r>
    </w:p>
  </w:endnote>
  <w:endnote w:type="continuationSeparator" w:id="0">
    <w:p w14:paraId="578F5AA8" w14:textId="77777777" w:rsidR="007B6E23" w:rsidRDefault="007B6E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9E0E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FA9C22" w14:textId="77777777" w:rsidR="007B6E23" w:rsidRDefault="007B6E23" w:rsidP="00E71FC3">
      <w:pPr>
        <w:spacing w:after="0" w:line="240" w:lineRule="auto"/>
      </w:pPr>
      <w:r>
        <w:separator/>
      </w:r>
    </w:p>
  </w:footnote>
  <w:footnote w:type="continuationSeparator" w:id="0">
    <w:p w14:paraId="1B9FFF7F" w14:textId="77777777" w:rsidR="007B6E23" w:rsidRDefault="007B6E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6E23"/>
    <w:rsid w:val="001A7C09"/>
    <w:rsid w:val="00577BD5"/>
    <w:rsid w:val="00656CBA"/>
    <w:rsid w:val="006A1F77"/>
    <w:rsid w:val="00733BE7"/>
    <w:rsid w:val="007B6E2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6EBC03"/>
  <w15:chartTrackingRefBased/>
  <w15:docId w15:val="{8ACDB0D5-80F1-4E87-836B-09754C6BE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2019-08-10T11:54:00Z</dcterms:created>
  <dcterms:modified xsi:type="dcterms:W3CDTF">2019-08-10T11:56:00Z</dcterms:modified>
</cp:coreProperties>
</file>